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B52BD0" w:rsidRDefault="00744310" w:rsidP="00B13047">
      <w:pPr>
        <w:suppressAutoHyphens/>
        <w:autoSpaceDN w:val="0"/>
        <w:spacing w:line="100" w:lineRule="atLeast"/>
        <w:ind w:left="4254" w:firstLine="424"/>
        <w:textAlignment w:val="baseline"/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C3963" w:rsidRPr="00FC3963">
        <w:rPr>
          <w:rFonts w:eastAsia="Arial"/>
          <w:b/>
          <w:kern w:val="3"/>
          <w:sz w:val="24"/>
          <w:szCs w:val="24"/>
          <w:lang w:eastAsia="zh-CN"/>
        </w:rPr>
        <w:t>пгт. Куйбышевский Затон, ул. Куйбышева, д. 10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FC3963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B5338" w:rsidRPr="008B533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322E70" w:rsidRPr="00322E70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322E70" w:rsidRPr="00322E70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22E70" w:rsidRPr="00322E70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22E7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C3963" w:rsidRPr="00FC3963">
        <w:rPr>
          <w:b/>
          <w:color w:val="000000"/>
          <w:kern w:val="3"/>
          <w:sz w:val="24"/>
          <w:szCs w:val="24"/>
          <w:lang w:eastAsia="zh-CN" w:bidi="hi-IN"/>
        </w:rPr>
        <w:t>1 054 560,00</w:t>
      </w:r>
      <w:r w:rsidR="00FC396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52BD0" w:rsidRPr="00B52BD0">
        <w:rPr>
          <w:b/>
          <w:bCs/>
          <w:color w:val="000000"/>
          <w:kern w:val="3"/>
          <w:sz w:val="24"/>
          <w:szCs w:val="24"/>
          <w:lang w:eastAsia="zh-CN" w:bidi="hi-IN"/>
        </w:rPr>
        <w:t>94 000,00</w:t>
      </w:r>
      <w:r w:rsidR="00B52BD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C3963" w:rsidRPr="00FC3963">
        <w:rPr>
          <w:b/>
          <w:bCs/>
          <w:color w:val="000000"/>
          <w:kern w:val="3"/>
          <w:sz w:val="24"/>
          <w:szCs w:val="24"/>
          <w:lang w:eastAsia="zh-CN" w:bidi="hi-IN"/>
        </w:rPr>
        <w:t>17 487,00</w:t>
      </w:r>
      <w:r w:rsidR="00FC396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FC3963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22E70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B5338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3047"/>
    <w:rsid w:val="00B47231"/>
    <w:rsid w:val="00B52BD0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3963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92C21-B5C5-47C2-9146-94497824D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303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8</cp:revision>
  <cp:lastPrinted>2023-02-01T06:27:00Z</cp:lastPrinted>
  <dcterms:created xsi:type="dcterms:W3CDTF">2024-06-18T11:16:00Z</dcterms:created>
  <dcterms:modified xsi:type="dcterms:W3CDTF">2024-07-01T10:54:00Z</dcterms:modified>
</cp:coreProperties>
</file>